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72DF1" w14:textId="02B9410C" w:rsidR="00205BC1" w:rsidRDefault="00205BC1" w:rsidP="00205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RYDER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00</w:t>
      </w:r>
      <w:r>
        <w:rPr>
          <w:rFonts w:cs="Times New Roman"/>
          <w:szCs w:val="24"/>
        </w:rPr>
        <w:t>)</w:t>
      </w:r>
    </w:p>
    <w:p w14:paraId="386A4800" w14:textId="77777777" w:rsidR="00205BC1" w:rsidRDefault="00205BC1" w:rsidP="00205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058EC7C" w14:textId="77777777" w:rsidR="00205BC1" w:rsidRDefault="00205BC1" w:rsidP="00205BC1">
      <w:pPr>
        <w:pStyle w:val="NoSpacing"/>
        <w:rPr>
          <w:rFonts w:cs="Times New Roman"/>
          <w:szCs w:val="24"/>
        </w:rPr>
      </w:pPr>
    </w:p>
    <w:p w14:paraId="56E740E2" w14:textId="77777777" w:rsidR="00205BC1" w:rsidRDefault="00205BC1" w:rsidP="00205BC1">
      <w:pPr>
        <w:pStyle w:val="NoSpacing"/>
        <w:rPr>
          <w:rFonts w:cs="Times New Roman"/>
          <w:szCs w:val="24"/>
        </w:rPr>
      </w:pPr>
    </w:p>
    <w:p w14:paraId="0017D6D9" w14:textId="7F682F7E" w:rsidR="00205BC1" w:rsidRDefault="00205BC1" w:rsidP="00205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May1400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>.</w:t>
      </w:r>
    </w:p>
    <w:p w14:paraId="2D99F303" w14:textId="3303AB4B" w:rsidR="00205BC1" w:rsidRDefault="00205BC1" w:rsidP="00205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 xml:space="preserve"> and 436)</w:t>
      </w:r>
    </w:p>
    <w:p w14:paraId="060C8C11" w14:textId="77777777" w:rsidR="00205BC1" w:rsidRDefault="00205BC1" w:rsidP="00205BC1">
      <w:pPr>
        <w:pStyle w:val="NoSpacing"/>
        <w:rPr>
          <w:rFonts w:cs="Times New Roman"/>
          <w:szCs w:val="24"/>
        </w:rPr>
      </w:pPr>
    </w:p>
    <w:p w14:paraId="2A661E5A" w14:textId="77777777" w:rsidR="00205BC1" w:rsidRDefault="00205BC1" w:rsidP="00205BC1">
      <w:pPr>
        <w:pStyle w:val="NoSpacing"/>
        <w:rPr>
          <w:rFonts w:cs="Times New Roman"/>
          <w:szCs w:val="24"/>
        </w:rPr>
      </w:pPr>
    </w:p>
    <w:p w14:paraId="2AA722B0" w14:textId="77777777" w:rsidR="00205BC1" w:rsidRPr="00813E4E" w:rsidRDefault="00205BC1" w:rsidP="00205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3303812C" w14:textId="68EA720E" w:rsidR="00BA00AB" w:rsidRPr="00205BC1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205B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3D302" w14:textId="77777777" w:rsidR="00205BC1" w:rsidRDefault="00205BC1" w:rsidP="009139A6">
      <w:r>
        <w:separator/>
      </w:r>
    </w:p>
  </w:endnote>
  <w:endnote w:type="continuationSeparator" w:id="0">
    <w:p w14:paraId="4F46299D" w14:textId="77777777" w:rsidR="00205BC1" w:rsidRDefault="00205B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F7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49F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4D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F4E3A" w14:textId="77777777" w:rsidR="00205BC1" w:rsidRDefault="00205BC1" w:rsidP="009139A6">
      <w:r>
        <w:separator/>
      </w:r>
    </w:p>
  </w:footnote>
  <w:footnote w:type="continuationSeparator" w:id="0">
    <w:p w14:paraId="1B34E86B" w14:textId="77777777" w:rsidR="00205BC1" w:rsidRDefault="00205B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30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A20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FBD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BC1"/>
    <w:rsid w:val="000666E0"/>
    <w:rsid w:val="00205BC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9805"/>
  <w15:chartTrackingRefBased/>
  <w15:docId w15:val="{0F06D9E6-D24D-41F3-8452-7968B046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2022-11-25T08:32:00Z</dcterms:created>
  <dcterms:modified xsi:type="dcterms:W3CDTF">2022-11-25T08:33:00Z</dcterms:modified>
</cp:coreProperties>
</file>